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77777777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4302-0075/2023</w:t>
      </w:r>
    </w:p>
    <w:p w14:paraId="432EB3D1" w14:textId="54683B0F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>
        <w:rPr>
          <w:rFonts w:cs="Arial"/>
        </w:rPr>
        <w:t>3</w:t>
      </w:r>
      <w:r w:rsidRPr="00F34DD2">
        <w:rPr>
          <w:rFonts w:cs="Arial"/>
        </w:rPr>
        <w:t>-</w:t>
      </w:r>
      <w:r w:rsidR="00F7458C">
        <w:rPr>
          <w:rFonts w:cs="Arial"/>
        </w:rPr>
        <w:t>180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5B673" w14:textId="77777777" w:rsidR="00812062" w:rsidRDefault="00812062">
      <w:r>
        <w:separator/>
      </w:r>
    </w:p>
  </w:endnote>
  <w:endnote w:type="continuationSeparator" w:id="0">
    <w:p w14:paraId="72BA4662" w14:textId="77777777" w:rsidR="00812062" w:rsidRDefault="0081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EABD9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264F1" w14:textId="77777777" w:rsidR="00812062" w:rsidRDefault="00812062">
      <w:r>
        <w:separator/>
      </w:r>
    </w:p>
  </w:footnote>
  <w:footnote w:type="continuationSeparator" w:id="0">
    <w:p w14:paraId="67FB3339" w14:textId="77777777" w:rsidR="00812062" w:rsidRDefault="00812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49B86B2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4649D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458C"/>
    <w:rsid w:val="00F758D0"/>
    <w:rsid w:val="00F8079C"/>
    <w:rsid w:val="00F86533"/>
    <w:rsid w:val="00F92D1D"/>
    <w:rsid w:val="00F94B26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7DBAEB-53CF-4AC9-96AC-9F528CFE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6</cp:revision>
  <cp:lastPrinted>2016-01-04T14:36:00Z</cp:lastPrinted>
  <dcterms:created xsi:type="dcterms:W3CDTF">2023-03-27T12:21:00Z</dcterms:created>
  <dcterms:modified xsi:type="dcterms:W3CDTF">2023-04-13T08:14:00Z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